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E6D39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KING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17C10544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62F3C85C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D5A5647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4DACA800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became apprenticed to Richard </w:t>
      </w:r>
      <w:proofErr w:type="spellStart"/>
      <w:r>
        <w:rPr>
          <w:rFonts w:cs="Times New Roman"/>
          <w:szCs w:val="24"/>
        </w:rPr>
        <w:t>Smythcote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73B5E967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E6D09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24C819B8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2B8F60B7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67E2126" w14:textId="77777777" w:rsidR="00A05EF4" w:rsidRDefault="00A05EF4" w:rsidP="00A05EF4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September 2024</w:t>
      </w:r>
    </w:p>
    <w:p w14:paraId="7E48B1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89C08" w14:textId="77777777" w:rsidR="00A05EF4" w:rsidRDefault="00A05EF4" w:rsidP="009139A6">
      <w:r>
        <w:separator/>
      </w:r>
    </w:p>
  </w:endnote>
  <w:endnote w:type="continuationSeparator" w:id="0">
    <w:p w14:paraId="5E20A022" w14:textId="77777777" w:rsidR="00A05EF4" w:rsidRDefault="00A05E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9E1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B0E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93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6E54A" w14:textId="77777777" w:rsidR="00A05EF4" w:rsidRDefault="00A05EF4" w:rsidP="009139A6">
      <w:r>
        <w:separator/>
      </w:r>
    </w:p>
  </w:footnote>
  <w:footnote w:type="continuationSeparator" w:id="0">
    <w:p w14:paraId="7FA9F1D6" w14:textId="77777777" w:rsidR="00A05EF4" w:rsidRDefault="00A05E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2AD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34A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3EE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F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05EF4"/>
    <w:rsid w:val="00A3176C"/>
    <w:rsid w:val="00AE65F8"/>
    <w:rsid w:val="00BA00AB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C1B52"/>
  <w15:chartTrackingRefBased/>
  <w15:docId w15:val="{6F8EF960-599A-4E7F-8E75-9068C69C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05E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2024-09-05T20:16:00Z</dcterms:created>
  <dcterms:modified xsi:type="dcterms:W3CDTF">2024-09-05T20:17:00Z</dcterms:modified>
</cp:coreProperties>
</file>